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88" w:rsidRPr="00C84BB9" w:rsidRDefault="000F6788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>
        <w:rPr>
          <w:sz w:val="24"/>
          <w:szCs w:val="24"/>
        </w:rPr>
        <w:t xml:space="preserve">  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__</w:t>
      </w:r>
    </w:p>
    <w:p w:rsidR="000F6788" w:rsidRDefault="000F6788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0F6788" w:rsidRPr="00C84BB9" w:rsidRDefault="000F6788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0F6788" w:rsidRDefault="000F6788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</w:t>
      </w:r>
      <w:r w:rsidRPr="00C84BB9">
        <w:rPr>
          <w:sz w:val="24"/>
          <w:szCs w:val="24"/>
        </w:rPr>
        <w:t>din</w:t>
      </w:r>
      <w:r>
        <w:rPr>
          <w:sz w:val="24"/>
          <w:szCs w:val="24"/>
        </w:rPr>
        <w:t>_______</w:t>
      </w:r>
      <w:r w:rsidRPr="00C84BB9">
        <w:rPr>
          <w:sz w:val="24"/>
          <w:szCs w:val="24"/>
        </w:rPr>
        <w:t>20</w:t>
      </w:r>
      <w:r>
        <w:rPr>
          <w:sz w:val="24"/>
          <w:szCs w:val="24"/>
        </w:rPr>
        <w:t>18</w:t>
      </w:r>
    </w:p>
    <w:p w:rsidR="000F6788" w:rsidRPr="00A10455" w:rsidRDefault="000F6788" w:rsidP="00A10455"/>
    <w:p w:rsidR="000F6788" w:rsidRPr="00C84BB9" w:rsidRDefault="000F6788" w:rsidP="00EB7006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Mijloacele financiare prevăzute</w:t>
      </w:r>
      <w:r w:rsidRPr="00C84BB9">
        <w:rPr>
          <w:sz w:val="24"/>
          <w:szCs w:val="24"/>
        </w:rPr>
        <w:t xml:space="preserve"> pentru reparaţia capitală</w:t>
      </w:r>
    </w:p>
    <w:p w:rsidR="000F6788" w:rsidRDefault="000F6788" w:rsidP="00EB70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a instituțiilor de învățământ gimnazial </w:t>
      </w:r>
      <w:r w:rsidRPr="00C84BB9">
        <w:rPr>
          <w:b/>
          <w:bCs/>
          <w:sz w:val="24"/>
          <w:szCs w:val="24"/>
        </w:rPr>
        <w:t>pe anul 201</w:t>
      </w:r>
      <w:r>
        <w:rPr>
          <w:b/>
          <w:bCs/>
          <w:sz w:val="24"/>
          <w:szCs w:val="24"/>
        </w:rPr>
        <w:t>8</w:t>
      </w:r>
    </w:p>
    <w:p w:rsidR="000F6788" w:rsidRPr="00C84BB9" w:rsidRDefault="000F6788" w:rsidP="00EB7006">
      <w:pPr>
        <w:jc w:val="center"/>
        <w:rPr>
          <w:b/>
          <w:bCs/>
          <w:sz w:val="24"/>
          <w:szCs w:val="24"/>
        </w:rPr>
      </w:pPr>
    </w:p>
    <w:tbl>
      <w:tblPr>
        <w:tblW w:w="10004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2694"/>
        <w:gridCol w:w="1024"/>
        <w:gridCol w:w="1437"/>
        <w:gridCol w:w="1440"/>
        <w:gridCol w:w="1537"/>
        <w:gridCol w:w="1163"/>
      </w:tblGrid>
      <w:tr w:rsidR="000F6788" w:rsidRPr="00A10455" w:rsidTr="00055E27">
        <w:trPr>
          <w:cantSplit/>
        </w:trPr>
        <w:tc>
          <w:tcPr>
            <w:tcW w:w="709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Nr.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2694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Denumirea instituţiei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Planul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pe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anul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Reparaţie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generală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acoperişu-rilor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F6788" w:rsidRPr="00A10455" w:rsidRDefault="000F6788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 încălzire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Repara-ţia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reţelelor</w:t>
            </w:r>
          </w:p>
          <w:p w:rsidR="000F6788" w:rsidRPr="00A10455" w:rsidRDefault="000F6788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electri</w:t>
            </w:r>
            <w:r w:rsidRPr="00A10455">
              <w:rPr>
                <w:b/>
                <w:bCs/>
                <w:sz w:val="24"/>
                <w:szCs w:val="24"/>
              </w:rPr>
              <w:t>ce</w:t>
            </w:r>
          </w:p>
          <w:p w:rsidR="000F6788" w:rsidRPr="00A10455" w:rsidRDefault="000F6788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</w:tr>
      <w:tr w:rsidR="000F6788" w:rsidRPr="00A10455" w:rsidTr="00055E27">
        <w:trPr>
          <w:cantSplit/>
        </w:trPr>
        <w:tc>
          <w:tcPr>
            <w:tcW w:w="709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4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0F6788" w:rsidRPr="00A10455" w:rsidRDefault="000F6788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B22033">
            <w:pPr>
              <w:jc w:val="center"/>
              <w:rPr>
                <w:b/>
                <w:bCs/>
                <w:sz w:val="24"/>
                <w:szCs w:val="24"/>
              </w:rPr>
            </w:pPr>
            <w:r w:rsidRPr="00B22033">
              <w:rPr>
                <w:b/>
                <w:bCs/>
                <w:sz w:val="24"/>
                <w:szCs w:val="24"/>
                <w:lang w:val="en-US"/>
              </w:rPr>
              <w:t>Capitolul I</w:t>
            </w:r>
          </w:p>
          <w:p w:rsidR="000F6788" w:rsidRDefault="000F6788" w:rsidP="00CC73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8804/0921</w:t>
            </w:r>
          </w:p>
          <w:p w:rsidR="000F6788" w:rsidRPr="00413E6D" w:rsidRDefault="000F6788" w:rsidP="00771EE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Învățământ gimnazial: 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024" w:type="dxa"/>
            <w:vAlign w:val="center"/>
          </w:tcPr>
          <w:p w:rsidR="000F6788" w:rsidRDefault="000F6788" w:rsidP="00771E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4181,4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09335D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Direcţia educaţie, tineret şi sport</w:t>
            </w:r>
          </w:p>
          <w:p w:rsidR="000F6788" w:rsidRPr="00224711" w:rsidRDefault="000F6788" w:rsidP="0009335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D4096">
              <w:rPr>
                <w:b/>
                <w:bCs/>
                <w:color w:val="FF0000"/>
                <w:sz w:val="24"/>
                <w:szCs w:val="24"/>
              </w:rPr>
              <w:t>1515,0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305E7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Gimnaziul „Nicolae Costin”, </w:t>
            </w:r>
          </w:p>
          <w:p w:rsidR="000F6788" w:rsidRDefault="000F6788" w:rsidP="00305E7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str. Hanul Morii, 42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  <w:r w:rsidRPr="000E4DBD">
              <w:rPr>
                <w:sz w:val="24"/>
                <w:szCs w:val="24"/>
              </w:rPr>
              <w:t>500,0</w:t>
            </w: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621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Gimnaziul nr. 31, </w:t>
            </w:r>
          </w:p>
          <w:p w:rsidR="000F6788" w:rsidRDefault="000F6788" w:rsidP="006214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șos. Muncești, 400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  <w:r w:rsidRPr="000E4DBD">
              <w:rPr>
                <w:sz w:val="24"/>
                <w:szCs w:val="24"/>
              </w:rPr>
              <w:t>500,0</w:t>
            </w: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09335D">
            <w:pPr>
              <w:pStyle w:val="1"/>
              <w:numPr>
                <w:ilvl w:val="0"/>
                <w:numId w:val="8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4B21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Gimnaziul nr. 49, </w:t>
            </w:r>
          </w:p>
          <w:p w:rsidR="000F6788" w:rsidRDefault="000F6788" w:rsidP="004B21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șos. Muncești, 788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  <w:r w:rsidRPr="000E4DBD">
              <w:rPr>
                <w:sz w:val="24"/>
                <w:szCs w:val="24"/>
              </w:rPr>
              <w:t>500,0</w:t>
            </w: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4B215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>
              <w:rPr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sz w:val="24"/>
                <w:szCs w:val="24"/>
              </w:rPr>
            </w:pPr>
            <w:r w:rsidRPr="000E4DBD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4B2153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Devizele de cheltuieli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305E71" w:rsidRDefault="000F6788" w:rsidP="00427A4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05E71">
              <w:rPr>
                <w:b/>
                <w:bCs/>
                <w:color w:val="000000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437" w:type="dxa"/>
            <w:vAlign w:val="center"/>
          </w:tcPr>
          <w:p w:rsidR="000F6788" w:rsidRPr="00305E71" w:rsidRDefault="000F6788" w:rsidP="00C512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:rsidR="000F6788" w:rsidRPr="00305E71" w:rsidRDefault="000F6788" w:rsidP="00C512D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vAlign w:val="center"/>
          </w:tcPr>
          <w:p w:rsidR="000F6788" w:rsidRPr="00305E71" w:rsidRDefault="000F6788" w:rsidP="00C512D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vAlign w:val="center"/>
          </w:tcPr>
          <w:p w:rsidR="000F6788" w:rsidRPr="00305E71" w:rsidRDefault="000F6788" w:rsidP="00C512D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224711" w:rsidRDefault="000F6788" w:rsidP="00A806FC">
            <w:pPr>
              <w:rPr>
                <w:b/>
                <w:b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</w:t>
            </w:r>
            <w:r>
              <w:rPr>
                <w:b/>
                <w:bCs/>
                <w:sz w:val="24"/>
                <w:szCs w:val="24"/>
              </w:rPr>
              <w:t>Buiucani</w:t>
            </w:r>
          </w:p>
        </w:tc>
        <w:tc>
          <w:tcPr>
            <w:tcW w:w="1024" w:type="dxa"/>
            <w:vAlign w:val="center"/>
          </w:tcPr>
          <w:p w:rsidR="000F6788" w:rsidRPr="006E44F8" w:rsidRDefault="000F6788" w:rsidP="008C40EB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161,6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0093A" w:rsidRDefault="000F6788" w:rsidP="008C40EB">
            <w:pPr>
              <w:pStyle w:val="1"/>
              <w:numPr>
                <w:ilvl w:val="0"/>
                <w:numId w:val="9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8C40EB">
            <w:pPr>
              <w:jc w:val="both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 xml:space="preserve">Gimnaziul nr. </w:t>
            </w:r>
            <w:r>
              <w:rPr>
                <w:sz w:val="24"/>
                <w:szCs w:val="24"/>
              </w:rPr>
              <w:t xml:space="preserve">86, </w:t>
            </w:r>
          </w:p>
          <w:p w:rsidR="000F6788" w:rsidRPr="003B48DB" w:rsidRDefault="000F6788" w:rsidP="00A052D4">
            <w:pPr>
              <w:pStyle w:val="Heading3"/>
              <w:shd w:val="clear" w:color="auto" w:fill="FFFFFF"/>
              <w:spacing w:before="0" w:after="0"/>
              <w:rPr>
                <w:rFonts w:cs="Times New Roman"/>
                <w:sz w:val="24"/>
                <w:szCs w:val="24"/>
              </w:rPr>
            </w:pPr>
            <w:r w:rsidRPr="003B48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hyperlink r:id="rId7" w:history="1">
              <w:r w:rsidRPr="003B48DB">
                <w:rPr>
                  <w:rStyle w:val="Hyperlink"/>
                  <w:rFonts w:ascii="Times New Roman" w:hAnsi="Times New Roman" w:cs="Times New Roman"/>
                  <w:b w:val="0"/>
                  <w:bCs w:val="0"/>
                  <w:color w:val="000000"/>
                  <w:sz w:val="24"/>
                  <w:szCs w:val="24"/>
                  <w:u w:val="none"/>
                </w:rPr>
                <w:t>tr. Vasile Lupu, 21</w:t>
              </w:r>
            </w:hyperlink>
          </w:p>
        </w:tc>
        <w:tc>
          <w:tcPr>
            <w:tcW w:w="1024" w:type="dxa"/>
            <w:vAlign w:val="center"/>
          </w:tcPr>
          <w:p w:rsidR="000F6788" w:rsidRPr="00733733" w:rsidRDefault="000F6788" w:rsidP="008C40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8C4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440" w:type="dxa"/>
            <w:vAlign w:val="center"/>
          </w:tcPr>
          <w:p w:rsidR="000F6788" w:rsidRPr="0030093A" w:rsidRDefault="000F6788" w:rsidP="008C40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30093A" w:rsidRDefault="000F6788" w:rsidP="008C4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8C40EB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8C40EB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8C40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437" w:type="dxa"/>
            <w:vAlign w:val="center"/>
          </w:tcPr>
          <w:p w:rsidR="000F6788" w:rsidRPr="006E44F8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160,0</w:t>
            </w:r>
          </w:p>
        </w:tc>
        <w:tc>
          <w:tcPr>
            <w:tcW w:w="1440" w:type="dxa"/>
            <w:vAlign w:val="center"/>
          </w:tcPr>
          <w:p w:rsidR="000F6788" w:rsidRPr="006E44F8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6E44F8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6E44F8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8C40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8C40E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8C40E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30093A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30093A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8C40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224711" w:rsidRDefault="000F6788" w:rsidP="00A174FE">
            <w:pPr>
              <w:rPr>
                <w:b/>
                <w:b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C</w:t>
            </w:r>
            <w:r>
              <w:rPr>
                <w:b/>
                <w:bCs/>
                <w:sz w:val="24"/>
                <w:szCs w:val="24"/>
              </w:rPr>
              <w:t>entru</w:t>
            </w:r>
          </w:p>
        </w:tc>
        <w:tc>
          <w:tcPr>
            <w:tcW w:w="1024" w:type="dxa"/>
            <w:vAlign w:val="center"/>
          </w:tcPr>
          <w:p w:rsidR="000F6788" w:rsidRPr="006E44F8" w:rsidRDefault="000F6788" w:rsidP="00427A4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6E44F8">
              <w:rPr>
                <w:b/>
                <w:bCs/>
                <w:color w:val="FF0000"/>
                <w:sz w:val="24"/>
                <w:szCs w:val="24"/>
              </w:rPr>
              <w:t>303,0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0093A" w:rsidRDefault="000F6788" w:rsidP="0030093A">
            <w:pPr>
              <w:pStyle w:val="1"/>
              <w:numPr>
                <w:ilvl w:val="0"/>
                <w:numId w:val="9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4B2153">
            <w:pPr>
              <w:jc w:val="both"/>
              <w:rPr>
                <w:sz w:val="24"/>
                <w:szCs w:val="24"/>
              </w:rPr>
            </w:pPr>
            <w:r w:rsidRPr="0030093A">
              <w:rPr>
                <w:sz w:val="24"/>
                <w:szCs w:val="24"/>
              </w:rPr>
              <w:t>Gimnaziul nr. 7</w:t>
            </w:r>
            <w:r>
              <w:rPr>
                <w:sz w:val="24"/>
                <w:szCs w:val="24"/>
              </w:rPr>
              <w:t xml:space="preserve">, </w:t>
            </w:r>
          </w:p>
          <w:p w:rsidR="000F6788" w:rsidRPr="0030093A" w:rsidRDefault="000F6788" w:rsidP="00A233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Ioan Vasilenco, 34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C512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C51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30093A" w:rsidRDefault="000F6788" w:rsidP="00C51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537" w:type="dxa"/>
            <w:vAlign w:val="center"/>
          </w:tcPr>
          <w:p w:rsidR="000F6788" w:rsidRPr="0030093A" w:rsidRDefault="000F6788" w:rsidP="00C51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C512DC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A23385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C512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6E44F8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0F6788" w:rsidRPr="006E44F8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537" w:type="dxa"/>
            <w:vAlign w:val="center"/>
          </w:tcPr>
          <w:p w:rsidR="000F6788" w:rsidRPr="006E44F8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6E44F8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  <w:r w:rsidRPr="006E44F8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4B215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C512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30093A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30093A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C512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839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7F339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C</w:t>
            </w:r>
            <w:r>
              <w:rPr>
                <w:b/>
                <w:bCs/>
                <w:sz w:val="24"/>
                <w:szCs w:val="24"/>
              </w:rPr>
              <w:t>iocana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7F339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D4096">
              <w:rPr>
                <w:b/>
                <w:bCs/>
                <w:color w:val="FF0000"/>
                <w:sz w:val="24"/>
                <w:szCs w:val="24"/>
              </w:rPr>
              <w:t>101,0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CF5974" w:rsidRDefault="000F6788" w:rsidP="00C24720">
            <w:pPr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Gimnaziu</w:t>
            </w:r>
            <w:r>
              <w:rPr>
                <w:sz w:val="24"/>
                <w:szCs w:val="24"/>
              </w:rPr>
              <w:t>L</w:t>
            </w:r>
            <w:r w:rsidRPr="00CF5974">
              <w:rPr>
                <w:sz w:val="24"/>
                <w:szCs w:val="24"/>
              </w:rPr>
              <w:t xml:space="preserve"> ”S.Grama”</w:t>
            </w:r>
          </w:p>
          <w:p w:rsidR="000F6788" w:rsidRPr="00CF5974" w:rsidRDefault="000F6788" w:rsidP="00C24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CF5974">
              <w:rPr>
                <w:sz w:val="24"/>
                <w:szCs w:val="24"/>
              </w:rPr>
              <w:t>tr.M.Dragan, 16/2</w:t>
            </w:r>
          </w:p>
        </w:tc>
        <w:tc>
          <w:tcPr>
            <w:tcW w:w="1024" w:type="dxa"/>
            <w:vAlign w:val="center"/>
          </w:tcPr>
          <w:p w:rsidR="000F6788" w:rsidRPr="00CF5974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  <w:r w:rsidRPr="00CF5974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7" w:type="dxa"/>
            <w:vAlign w:val="center"/>
          </w:tcPr>
          <w:p w:rsidR="000F6788" w:rsidRPr="00CF5974" w:rsidRDefault="000F6788" w:rsidP="007F33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CF5974" w:rsidRDefault="000F6788" w:rsidP="007F3395">
            <w:pPr>
              <w:jc w:val="center"/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100</w:t>
            </w:r>
          </w:p>
        </w:tc>
        <w:tc>
          <w:tcPr>
            <w:tcW w:w="1537" w:type="dxa"/>
            <w:vAlign w:val="center"/>
          </w:tcPr>
          <w:p w:rsidR="000F6788" w:rsidRPr="00CF5974" w:rsidRDefault="000F6788" w:rsidP="007F33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CF5974" w:rsidRDefault="000F6788" w:rsidP="007F3395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C24720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7F33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5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C247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7F33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7F33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F02FA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</w:t>
            </w:r>
            <w:r>
              <w:rPr>
                <w:b/>
                <w:bCs/>
                <w:sz w:val="24"/>
                <w:szCs w:val="24"/>
                <w:lang w:eastAsia="en-US"/>
              </w:rPr>
              <w:t>Râşcani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305E7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D4096">
              <w:rPr>
                <w:b/>
                <w:bCs/>
                <w:color w:val="FF0000"/>
                <w:sz w:val="24"/>
                <w:szCs w:val="24"/>
              </w:rPr>
              <w:t>808,00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305E7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305E7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305E7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305E7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</w:tcPr>
          <w:p w:rsidR="000F6788" w:rsidRPr="00413E6D" w:rsidRDefault="000F6788" w:rsidP="00305E71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305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Gimnaziul </w:t>
            </w:r>
            <w:r w:rsidRPr="00743F92">
              <w:rPr>
                <w:sz w:val="24"/>
                <w:szCs w:val="24"/>
              </w:rPr>
              <w:t>„I</w:t>
            </w:r>
            <w:r>
              <w:rPr>
                <w:sz w:val="24"/>
                <w:szCs w:val="24"/>
              </w:rPr>
              <w:t>.</w:t>
            </w:r>
            <w:r w:rsidRPr="00743F92">
              <w:rPr>
                <w:sz w:val="24"/>
                <w:szCs w:val="24"/>
              </w:rPr>
              <w:t xml:space="preserve"> L</w:t>
            </w:r>
            <w:r>
              <w:rPr>
                <w:sz w:val="24"/>
                <w:szCs w:val="24"/>
              </w:rPr>
              <w:t xml:space="preserve">. </w:t>
            </w:r>
            <w:r w:rsidRPr="00743F92">
              <w:rPr>
                <w:sz w:val="24"/>
                <w:szCs w:val="24"/>
              </w:rPr>
              <w:t>Caragiale”</w:t>
            </w:r>
            <w:r>
              <w:rPr>
                <w:sz w:val="24"/>
                <w:szCs w:val="24"/>
              </w:rPr>
              <w:t xml:space="preserve">, </w:t>
            </w:r>
          </w:p>
          <w:p w:rsidR="000F6788" w:rsidRDefault="000F6788" w:rsidP="00305E71">
            <w:pPr>
              <w:rPr>
                <w:sz w:val="24"/>
                <w:szCs w:val="24"/>
              </w:rPr>
            </w:pPr>
            <w:r w:rsidRPr="00743F92">
              <w:rPr>
                <w:sz w:val="24"/>
                <w:szCs w:val="24"/>
              </w:rPr>
              <w:t>str.M.Costin 19/7</w:t>
            </w:r>
          </w:p>
        </w:tc>
        <w:tc>
          <w:tcPr>
            <w:tcW w:w="1024" w:type="dxa"/>
            <w:vAlign w:val="center"/>
          </w:tcPr>
          <w:p w:rsidR="000F6788" w:rsidRPr="00873A6B" w:rsidRDefault="000F6788" w:rsidP="00305E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</w:t>
            </w:r>
            <w:r w:rsidRPr="00873A6B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F6788" w:rsidRPr="00873A6B" w:rsidRDefault="000F6788" w:rsidP="00305E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vAlign w:val="center"/>
          </w:tcPr>
          <w:p w:rsidR="000F6788" w:rsidRPr="00873A6B" w:rsidRDefault="000F6788" w:rsidP="00305E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305E7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100,</w:t>
            </w:r>
            <w:r w:rsidRPr="00873A6B">
              <w:rPr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305E71" w:rsidRDefault="000F6788" w:rsidP="00305E71">
            <w:pPr>
              <w:jc w:val="center"/>
              <w:rPr>
                <w:sz w:val="24"/>
                <w:szCs w:val="24"/>
                <w:lang w:eastAsia="en-US"/>
              </w:rPr>
            </w:pPr>
            <w:r w:rsidRPr="00305E71">
              <w:rPr>
                <w:sz w:val="24"/>
                <w:szCs w:val="24"/>
                <w:lang w:eastAsia="en-US"/>
              </w:rPr>
              <w:t>50,0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</w:tcPr>
          <w:p w:rsidR="000F6788" w:rsidRPr="00413E6D" w:rsidRDefault="000F6788" w:rsidP="00305E71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F02F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Gimnaziul</w:t>
            </w:r>
            <w:r w:rsidRPr="00873A6B">
              <w:rPr>
                <w:sz w:val="24"/>
                <w:szCs w:val="24"/>
              </w:rPr>
              <w:t xml:space="preserve"> „T</w:t>
            </w:r>
            <w:r>
              <w:rPr>
                <w:sz w:val="24"/>
                <w:szCs w:val="24"/>
              </w:rPr>
              <w:t>arasȘ</w:t>
            </w:r>
            <w:r w:rsidRPr="00873A6B">
              <w:rPr>
                <w:sz w:val="24"/>
                <w:szCs w:val="24"/>
              </w:rPr>
              <w:t>evcenko”</w:t>
            </w:r>
            <w:r>
              <w:rPr>
                <w:sz w:val="24"/>
                <w:szCs w:val="24"/>
              </w:rPr>
              <w:t>,</w:t>
            </w:r>
          </w:p>
          <w:p w:rsidR="000F6788" w:rsidRPr="00873A6B" w:rsidRDefault="000F6788" w:rsidP="00F02FAB">
            <w:pPr>
              <w:rPr>
                <w:sz w:val="24"/>
                <w:szCs w:val="24"/>
              </w:rPr>
            </w:pPr>
            <w:r w:rsidRPr="00873A6B">
              <w:rPr>
                <w:sz w:val="24"/>
                <w:szCs w:val="24"/>
              </w:rPr>
              <w:t>str. M. Costin</w:t>
            </w:r>
            <w:r>
              <w:rPr>
                <w:sz w:val="24"/>
                <w:szCs w:val="24"/>
              </w:rPr>
              <w:t>,</w:t>
            </w:r>
            <w:r w:rsidRPr="00873A6B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1024" w:type="dxa"/>
            <w:vAlign w:val="center"/>
          </w:tcPr>
          <w:p w:rsidR="000F6788" w:rsidRPr="00873A6B" w:rsidRDefault="000F6788" w:rsidP="00305E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</w:t>
            </w:r>
            <w:r w:rsidRPr="00873A6B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37" w:type="dxa"/>
            <w:vAlign w:val="center"/>
          </w:tcPr>
          <w:p w:rsidR="000F6788" w:rsidRPr="00873A6B" w:rsidRDefault="000F6788" w:rsidP="00305E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vAlign w:val="center"/>
          </w:tcPr>
          <w:p w:rsidR="000F6788" w:rsidRPr="00873A6B" w:rsidRDefault="000F6788" w:rsidP="00305E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305E7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100,</w:t>
            </w:r>
            <w:r w:rsidRPr="00873A6B">
              <w:rPr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305E71" w:rsidRDefault="000F6788" w:rsidP="00305E71">
            <w:pPr>
              <w:jc w:val="center"/>
              <w:rPr>
                <w:sz w:val="24"/>
                <w:szCs w:val="24"/>
                <w:lang w:eastAsia="en-US"/>
              </w:rPr>
            </w:pPr>
            <w:r w:rsidRPr="00305E71">
              <w:rPr>
                <w:sz w:val="24"/>
                <w:szCs w:val="24"/>
                <w:lang w:eastAsia="en-US"/>
              </w:rPr>
              <w:t>50,0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09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303977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305E71" w:rsidRDefault="000F6788" w:rsidP="00305E71">
            <w:pPr>
              <w:jc w:val="center"/>
              <w:rPr>
                <w:b/>
                <w:bCs/>
                <w:sz w:val="24"/>
                <w:szCs w:val="24"/>
              </w:rPr>
            </w:pPr>
            <w:r w:rsidRPr="00305E71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437" w:type="dxa"/>
            <w:vAlign w:val="center"/>
          </w:tcPr>
          <w:p w:rsidR="000F6788" w:rsidRPr="00305E71" w:rsidRDefault="000F6788" w:rsidP="00305E71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0F6788" w:rsidRPr="00305E71" w:rsidRDefault="000F6788" w:rsidP="00305E71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305E71" w:rsidRDefault="000F6788" w:rsidP="00305E71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163" w:type="dxa"/>
            <w:vAlign w:val="center"/>
          </w:tcPr>
          <w:p w:rsidR="000F6788" w:rsidRPr="00305E71" w:rsidRDefault="000F6788" w:rsidP="00305E71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592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30397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C512D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C512D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745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2530B6">
            <w:pPr>
              <w:rPr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  <w:lang w:val="en-US"/>
              </w:rPr>
              <w:t>Direcţia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general 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>educaţie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, 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 xml:space="preserve">tineretşi sport 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8D565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989,8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709" w:type="dxa"/>
          </w:tcPr>
          <w:p w:rsidR="000F6788" w:rsidRPr="00413E6D" w:rsidRDefault="000F6788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9A4A0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45CF1">
              <w:rPr>
                <w:b/>
                <w:bCs/>
                <w:sz w:val="24"/>
                <w:szCs w:val="24"/>
                <w:lang w:val="en-US"/>
              </w:rPr>
              <w:t>Instituțiile cu sold negativ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633E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FD4096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51,</w:t>
            </w:r>
          </w:p>
          <w:p w:rsidR="000F6788" w:rsidRPr="00745CF1" w:rsidRDefault="000F6788" w:rsidP="00FD4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or.</w:t>
            </w:r>
            <w:r w:rsidRPr="00745CF1">
              <w:rPr>
                <w:sz w:val="24"/>
                <w:szCs w:val="24"/>
              </w:rPr>
              <w:t xml:space="preserve"> Vatra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FD40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0928DF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 xml:space="preserve">Gimnaziul nr. 77, </w:t>
            </w:r>
          </w:p>
          <w:p w:rsidR="000F6788" w:rsidRPr="00745CF1" w:rsidRDefault="000F6788" w:rsidP="00092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or. </w:t>
            </w:r>
            <w:r w:rsidRPr="00745CF1">
              <w:rPr>
                <w:sz w:val="24"/>
                <w:szCs w:val="24"/>
              </w:rPr>
              <w:t>Cricova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200,0 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0928DF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75,</w:t>
            </w:r>
          </w:p>
          <w:p w:rsidR="000F6788" w:rsidRPr="00745CF1" w:rsidRDefault="000F6788" w:rsidP="00092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com. </w:t>
            </w:r>
            <w:r w:rsidRPr="00745CF1">
              <w:rPr>
                <w:sz w:val="24"/>
                <w:szCs w:val="24"/>
              </w:rPr>
              <w:t>Cruze</w:t>
            </w:r>
            <w:r>
              <w:rPr>
                <w:sz w:val="24"/>
                <w:szCs w:val="24"/>
              </w:rPr>
              <w:t>ș</w:t>
            </w:r>
            <w:r w:rsidRPr="00745CF1">
              <w:rPr>
                <w:sz w:val="24"/>
                <w:szCs w:val="24"/>
              </w:rPr>
              <w:t>ti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FD40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0928DF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>Gimnaziul nr. 7</w:t>
            </w:r>
            <w:r>
              <w:rPr>
                <w:sz w:val="24"/>
                <w:szCs w:val="24"/>
              </w:rPr>
              <w:t>9</w:t>
            </w:r>
            <w:r w:rsidRPr="00745CF1">
              <w:rPr>
                <w:sz w:val="24"/>
                <w:szCs w:val="24"/>
              </w:rPr>
              <w:t>,</w:t>
            </w:r>
          </w:p>
          <w:p w:rsidR="000F6788" w:rsidRPr="00745CF1" w:rsidRDefault="000F6788" w:rsidP="00092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com. Ghidighici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FD40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0928DF">
            <w:pPr>
              <w:rPr>
                <w:sz w:val="24"/>
                <w:szCs w:val="24"/>
              </w:rPr>
            </w:pPr>
            <w:r w:rsidRPr="00745CF1">
              <w:rPr>
                <w:sz w:val="24"/>
                <w:szCs w:val="24"/>
              </w:rPr>
              <w:t xml:space="preserve">Gimnaziul nr. </w:t>
            </w:r>
            <w:r>
              <w:rPr>
                <w:sz w:val="24"/>
                <w:szCs w:val="24"/>
              </w:rPr>
              <w:t>102</w:t>
            </w:r>
            <w:r w:rsidRPr="00745CF1">
              <w:rPr>
                <w:sz w:val="24"/>
                <w:szCs w:val="24"/>
              </w:rPr>
              <w:t>,</w:t>
            </w:r>
          </w:p>
          <w:p w:rsidR="000F6788" w:rsidRPr="00745CF1" w:rsidRDefault="000F6788" w:rsidP="00092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com. Brăila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EC021B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FD40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300,0 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0928DF">
            <w:pPr>
              <w:jc w:val="center"/>
              <w:rPr>
                <w:b/>
                <w:bCs/>
                <w:sz w:val="24"/>
                <w:szCs w:val="24"/>
              </w:rPr>
            </w:pPr>
            <w:r w:rsidRPr="00745CF1">
              <w:rPr>
                <w:b/>
                <w:bCs/>
                <w:sz w:val="24"/>
                <w:szCs w:val="24"/>
              </w:rPr>
              <w:t>Instituţiile de învăţământ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0928D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  <w:vAlign w:val="center"/>
          </w:tcPr>
          <w:p w:rsidR="000F6788" w:rsidRPr="00CA776F" w:rsidRDefault="000F6788" w:rsidP="000928D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CA776F" w:rsidRDefault="000F6788" w:rsidP="000928D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CA776F" w:rsidRDefault="000F6788" w:rsidP="000928D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A776F" w:rsidRDefault="000F6788" w:rsidP="000928DF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pStyle w:val="1"/>
              <w:numPr>
                <w:ilvl w:val="0"/>
                <w:numId w:val="6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bottom"/>
          </w:tcPr>
          <w:p w:rsidR="000F6788" w:rsidRDefault="000F6788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Gimnaziul ”Durlești”, </w:t>
            </w:r>
          </w:p>
          <w:p w:rsidR="000F6788" w:rsidRPr="00745CF1" w:rsidRDefault="000F6788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or. Durlești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EC021B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vAlign w:val="center"/>
          </w:tcPr>
          <w:p w:rsidR="000F6788" w:rsidRPr="00745CF1" w:rsidRDefault="000F6788" w:rsidP="00EC021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745CF1" w:rsidRDefault="000F6788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4B2153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AC6415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980,0</w:t>
            </w:r>
          </w:p>
        </w:tc>
        <w:tc>
          <w:tcPr>
            <w:tcW w:w="1437" w:type="dxa"/>
            <w:vAlign w:val="center"/>
          </w:tcPr>
          <w:p w:rsidR="000F6788" w:rsidRPr="006F0AF9" w:rsidRDefault="000F6788" w:rsidP="001414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980,0</w:t>
            </w:r>
          </w:p>
        </w:tc>
        <w:tc>
          <w:tcPr>
            <w:tcW w:w="1440" w:type="dxa"/>
            <w:vAlign w:val="center"/>
          </w:tcPr>
          <w:p w:rsidR="000F6788" w:rsidRPr="006F0AF9" w:rsidRDefault="000F6788" w:rsidP="001414A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4D03DE" w:rsidRDefault="000F6788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4D03DE" w:rsidRDefault="000F6788" w:rsidP="00EE0A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F02FA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556348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9,8</w:t>
            </w:r>
          </w:p>
        </w:tc>
        <w:tc>
          <w:tcPr>
            <w:tcW w:w="1437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376A01" w:rsidRDefault="000F6788" w:rsidP="00376A01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4948D3">
            <w:pPr>
              <w:rPr>
                <w:b/>
                <w:bCs/>
                <w:sz w:val="24"/>
                <w:szCs w:val="24"/>
              </w:rPr>
            </w:pPr>
            <w:r w:rsidRPr="00B62D3D">
              <w:rPr>
                <w:b/>
                <w:bCs/>
                <w:sz w:val="24"/>
                <w:szCs w:val="24"/>
                <w:lang w:val="fr-FR"/>
              </w:rPr>
              <w:t>Instituţiile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de învăţăm</w:t>
            </w:r>
            <w:r>
              <w:rPr>
                <w:b/>
                <w:bCs/>
                <w:sz w:val="24"/>
                <w:szCs w:val="24"/>
                <w:lang w:val="fr-FR"/>
              </w:rPr>
              <w:t>â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nt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cu auto</w:t>
            </w:r>
            <w:r>
              <w:rPr>
                <w:b/>
                <w:bCs/>
                <w:sz w:val="24"/>
                <w:szCs w:val="24"/>
                <w:lang w:val="fr-FR"/>
              </w:rPr>
              <w:t xml:space="preserve">nomie </w:t>
            </w:r>
            <w:r w:rsidRPr="00B62D3D">
              <w:rPr>
                <w:b/>
                <w:bCs/>
                <w:sz w:val="24"/>
                <w:szCs w:val="24"/>
                <w:lang w:val="fr-FR"/>
              </w:rPr>
              <w:t>financiară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EE0A0B">
            <w:pPr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FD4096">
              <w:rPr>
                <w:b/>
                <w:bCs/>
                <w:color w:val="FF0000"/>
                <w:sz w:val="24"/>
                <w:szCs w:val="24"/>
                <w:lang w:val="en-US"/>
              </w:rPr>
              <w:t>303,0</w:t>
            </w:r>
          </w:p>
        </w:tc>
        <w:tc>
          <w:tcPr>
            <w:tcW w:w="1437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A776F" w:rsidRDefault="000F6788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6F0AF9" w:rsidRDefault="000F6788" w:rsidP="006F0AF9">
            <w:pPr>
              <w:ind w:left="360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2694" w:type="dxa"/>
          </w:tcPr>
          <w:p w:rsidR="000F6788" w:rsidRDefault="000F6788" w:rsidP="004B2153">
            <w:pPr>
              <w:rPr>
                <w:color w:val="332B2B"/>
                <w:sz w:val="24"/>
                <w:szCs w:val="24"/>
                <w:lang w:eastAsia="ro-RO"/>
              </w:rPr>
            </w:pPr>
            <w:r w:rsidRPr="008F3C2E">
              <w:rPr>
                <w:color w:val="332B2B"/>
                <w:sz w:val="24"/>
                <w:szCs w:val="24"/>
                <w:lang w:eastAsia="ro-RO"/>
              </w:rPr>
              <w:t>Instituţia Publică Gimnaziul "Dumitru Matcovschi"</w:t>
            </w:r>
            <w:r>
              <w:rPr>
                <w:color w:val="332B2B"/>
                <w:sz w:val="24"/>
                <w:szCs w:val="24"/>
                <w:lang w:eastAsia="ro-RO"/>
              </w:rPr>
              <w:t xml:space="preserve">, </w:t>
            </w:r>
          </w:p>
          <w:p w:rsidR="000F6788" w:rsidRPr="008F3C2E" w:rsidRDefault="000F6788" w:rsidP="004B2153">
            <w:pPr>
              <w:rPr>
                <w:color w:val="332B2B"/>
                <w:sz w:val="24"/>
                <w:szCs w:val="24"/>
                <w:lang w:eastAsia="ro-RO"/>
              </w:rPr>
            </w:pPr>
            <w:r>
              <w:rPr>
                <w:color w:val="332B2B"/>
                <w:sz w:val="24"/>
                <w:szCs w:val="24"/>
                <w:lang w:eastAsia="ro-RO"/>
              </w:rPr>
              <w:t>str. George Meniuc, 24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6A082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Default="000F6788" w:rsidP="004B215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4B21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150,0</w:t>
            </w:r>
          </w:p>
        </w:tc>
        <w:tc>
          <w:tcPr>
            <w:tcW w:w="1537" w:type="dxa"/>
            <w:vAlign w:val="center"/>
          </w:tcPr>
          <w:p w:rsidR="000F6788" w:rsidRPr="00413E6D" w:rsidRDefault="000F6788" w:rsidP="004B215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150,0</w:t>
            </w:r>
          </w:p>
        </w:tc>
        <w:tc>
          <w:tcPr>
            <w:tcW w:w="1163" w:type="dxa"/>
            <w:vAlign w:val="center"/>
          </w:tcPr>
          <w:p w:rsidR="000F6788" w:rsidRPr="00413E6D" w:rsidRDefault="000F6788" w:rsidP="004B215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27077E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27077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4D03DE" w:rsidRDefault="000F6788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40" w:type="dxa"/>
            <w:vAlign w:val="center"/>
          </w:tcPr>
          <w:p w:rsidR="000F6788" w:rsidRPr="00FD4096" w:rsidRDefault="000F6788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D4096">
              <w:rPr>
                <w:b/>
                <w:bCs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537" w:type="dxa"/>
            <w:vAlign w:val="center"/>
          </w:tcPr>
          <w:p w:rsidR="000F6788" w:rsidRPr="00FD4096" w:rsidRDefault="000F6788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D4096">
              <w:rPr>
                <w:b/>
                <w:bCs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163" w:type="dxa"/>
            <w:vAlign w:val="center"/>
          </w:tcPr>
          <w:p w:rsidR="000F6788" w:rsidRPr="00A90309" w:rsidRDefault="000F6788" w:rsidP="00EE0A0B">
            <w:pPr>
              <w:jc w:val="center"/>
              <w:rPr>
                <w:b/>
                <w:bCs/>
                <w:sz w:val="24"/>
                <w:szCs w:val="24"/>
              </w:rPr>
            </w:pPr>
            <w:r w:rsidRPr="00A90309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A174F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5318A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3,0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0F6788" w:rsidRPr="00413E6D" w:rsidRDefault="000F6788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0F6788" w:rsidRPr="00413E6D" w:rsidRDefault="000F6788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0F6788" w:rsidRPr="00413E6D" w:rsidRDefault="000F6788" w:rsidP="00A174F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right w:val="nil"/>
            </w:tcBorders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9295" w:type="dxa"/>
            <w:gridSpan w:val="6"/>
            <w:tcBorders>
              <w:left w:val="nil"/>
            </w:tcBorders>
          </w:tcPr>
          <w:p w:rsidR="000F6788" w:rsidRPr="00413E6D" w:rsidRDefault="000F6788" w:rsidP="00AC7C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1018"/>
        </w:trPr>
        <w:tc>
          <w:tcPr>
            <w:tcW w:w="709" w:type="dxa"/>
          </w:tcPr>
          <w:p w:rsidR="000F6788" w:rsidRPr="0009335D" w:rsidRDefault="000F6788" w:rsidP="00B22033">
            <w:pPr>
              <w:pStyle w:val="1"/>
              <w:ind w:left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771EE6">
            <w:pPr>
              <w:jc w:val="center"/>
              <w:rPr>
                <w:b/>
                <w:bCs/>
                <w:sz w:val="24"/>
                <w:szCs w:val="24"/>
              </w:rPr>
            </w:pPr>
            <w:r w:rsidRPr="00B22033">
              <w:rPr>
                <w:b/>
                <w:bCs/>
                <w:sz w:val="24"/>
                <w:szCs w:val="24"/>
                <w:lang w:val="en-US"/>
              </w:rPr>
              <w:t>Capitolul I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</w:p>
          <w:p w:rsidR="000F6788" w:rsidRDefault="000F6788" w:rsidP="00771E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8805/0921</w:t>
            </w:r>
          </w:p>
          <w:p w:rsidR="000F6788" w:rsidRDefault="000F6788" w:rsidP="00771EE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Învățământ  special: 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024" w:type="dxa"/>
            <w:vAlign w:val="center"/>
          </w:tcPr>
          <w:p w:rsidR="000F6788" w:rsidRPr="00AC7C1E" w:rsidRDefault="000F6788" w:rsidP="00914A0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1351,5</w:t>
            </w:r>
          </w:p>
        </w:tc>
        <w:tc>
          <w:tcPr>
            <w:tcW w:w="1437" w:type="dxa"/>
            <w:vAlign w:val="center"/>
          </w:tcPr>
          <w:p w:rsidR="000F6788" w:rsidRDefault="000F6788" w:rsidP="007F10D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:rsidR="000F6788" w:rsidRDefault="000F6788" w:rsidP="007F10D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7F10D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vAlign w:val="center"/>
          </w:tcPr>
          <w:p w:rsidR="000F6788" w:rsidRDefault="000F6788" w:rsidP="007F10DE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B22033">
            <w:pPr>
              <w:pStyle w:val="1"/>
              <w:ind w:left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B22033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Direcţia educaţie, tineret şi sport </w:t>
            </w:r>
          </w:p>
          <w:p w:rsidR="000F6788" w:rsidRDefault="000F6788" w:rsidP="00B22033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sectorul Botanica</w:t>
            </w:r>
          </w:p>
        </w:tc>
        <w:tc>
          <w:tcPr>
            <w:tcW w:w="1024" w:type="dxa"/>
            <w:vAlign w:val="center"/>
          </w:tcPr>
          <w:p w:rsidR="000F6788" w:rsidRPr="00FD4096" w:rsidRDefault="000F6788" w:rsidP="000E4DB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FD4096">
              <w:rPr>
                <w:b/>
                <w:bCs/>
                <w:color w:val="FF0000"/>
                <w:sz w:val="24"/>
                <w:szCs w:val="24"/>
              </w:rPr>
              <w:t>303,0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1D3A07">
            <w:pPr>
              <w:pStyle w:val="1"/>
              <w:ind w:left="31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94" w:type="dxa"/>
          </w:tcPr>
          <w:p w:rsidR="000F6788" w:rsidRDefault="000F6788" w:rsidP="00FC2B8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Şcoala specială nr. 12,</w:t>
            </w:r>
          </w:p>
          <w:p w:rsidR="000F6788" w:rsidRDefault="000F6788" w:rsidP="00FC2B8E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str. Cuza-Vodă, 34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4DB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color w:val="000000"/>
                <w:sz w:val="24"/>
                <w:szCs w:val="24"/>
              </w:rPr>
            </w:pPr>
            <w:r w:rsidRPr="000E4DBD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1D3A07">
            <w:pPr>
              <w:pStyle w:val="1"/>
              <w:ind w:left="3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FC2B8E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4DB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4DB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09335D" w:rsidRDefault="000F6788" w:rsidP="001D3A07">
            <w:pPr>
              <w:pStyle w:val="1"/>
              <w:ind w:left="3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413E6D" w:rsidRDefault="000F6788" w:rsidP="00FC2B8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0E4DBD" w:rsidRDefault="000F6788" w:rsidP="000E4DBD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4DBD">
              <w:rPr>
                <w:b/>
                <w:bCs/>
                <w:color w:val="000000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1437" w:type="dxa"/>
            <w:vAlign w:val="center"/>
          </w:tcPr>
          <w:p w:rsidR="000F6788" w:rsidRPr="000E4DBD" w:rsidRDefault="000F6788" w:rsidP="000E4DBD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:rsidR="000F6788" w:rsidRPr="000E4DBD" w:rsidRDefault="000F6788" w:rsidP="000E4DBD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vAlign w:val="center"/>
          </w:tcPr>
          <w:p w:rsidR="000F6788" w:rsidRPr="000E4DBD" w:rsidRDefault="000F6788" w:rsidP="000E4DBD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vAlign w:val="center"/>
          </w:tcPr>
          <w:p w:rsidR="000F6788" w:rsidRPr="000E4DBD" w:rsidRDefault="000F6788" w:rsidP="000E4DBD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1D3A07">
            <w:pPr>
              <w:ind w:left="317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A174F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C</w:t>
            </w:r>
            <w:r>
              <w:rPr>
                <w:b/>
                <w:bCs/>
                <w:sz w:val="24"/>
                <w:szCs w:val="24"/>
              </w:rPr>
              <w:t>entru</w:t>
            </w:r>
          </w:p>
        </w:tc>
        <w:tc>
          <w:tcPr>
            <w:tcW w:w="1024" w:type="dxa"/>
            <w:vAlign w:val="center"/>
          </w:tcPr>
          <w:p w:rsidR="000F6788" w:rsidRPr="00A90309" w:rsidRDefault="000F6788" w:rsidP="000E734D">
            <w:pPr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343,4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7F10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Default="000F6788" w:rsidP="00A90309">
            <w:pPr>
              <w:numPr>
                <w:ilvl w:val="0"/>
                <w:numId w:val="13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Default="000F6788" w:rsidP="00C11AE3">
            <w:pPr>
              <w:rPr>
                <w:sz w:val="24"/>
                <w:szCs w:val="24"/>
              </w:rPr>
            </w:pPr>
            <w:r w:rsidRPr="00A02221">
              <w:rPr>
                <w:sz w:val="24"/>
                <w:szCs w:val="24"/>
              </w:rPr>
              <w:t>Liceul</w:t>
            </w:r>
            <w:r>
              <w:rPr>
                <w:sz w:val="24"/>
                <w:szCs w:val="24"/>
              </w:rPr>
              <w:t xml:space="preserve"> Tehnologic,</w:t>
            </w:r>
          </w:p>
          <w:p w:rsidR="000F6788" w:rsidRPr="00A02221" w:rsidRDefault="000F6788" w:rsidP="00C11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Vlaicu Pîrcălab, 32</w:t>
            </w:r>
          </w:p>
        </w:tc>
        <w:tc>
          <w:tcPr>
            <w:tcW w:w="1024" w:type="dxa"/>
            <w:vAlign w:val="center"/>
          </w:tcPr>
          <w:p w:rsidR="000F6788" w:rsidRDefault="000F6788" w:rsidP="00914A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37" w:type="dxa"/>
            <w:vAlign w:val="center"/>
          </w:tcPr>
          <w:p w:rsidR="000F6788" w:rsidRDefault="000F6788" w:rsidP="00914A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440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0F6788" w:rsidRPr="0030093A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0F6788" w:rsidRPr="0030093A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CF2CC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914A0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340,0</w:t>
            </w:r>
          </w:p>
        </w:tc>
        <w:tc>
          <w:tcPr>
            <w:tcW w:w="1437" w:type="dxa"/>
            <w:vAlign w:val="center"/>
          </w:tcPr>
          <w:p w:rsidR="000F6788" w:rsidRPr="00483A2F" w:rsidRDefault="000F6788" w:rsidP="00914A0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340,0</w:t>
            </w:r>
          </w:p>
        </w:tc>
        <w:tc>
          <w:tcPr>
            <w:tcW w:w="1440" w:type="dxa"/>
            <w:vAlign w:val="center"/>
          </w:tcPr>
          <w:p w:rsidR="000F6788" w:rsidRPr="00483A2F" w:rsidRDefault="000F6788" w:rsidP="00C11AE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483A2F" w:rsidRDefault="000F6788" w:rsidP="00C11AE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483A2F" w:rsidRDefault="000F6788" w:rsidP="00C11A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AC7C1E" w:rsidRDefault="000F6788" w:rsidP="00C11AE3">
            <w:pPr>
              <w:rPr>
                <w:b/>
                <w:bCs/>
                <w:sz w:val="24"/>
                <w:szCs w:val="24"/>
              </w:rPr>
            </w:pPr>
            <w:r w:rsidRPr="00AC7C1E">
              <w:rPr>
                <w:b/>
                <w:bCs/>
                <w:i/>
                <w:iCs/>
                <w:sz w:val="24"/>
                <w:szCs w:val="24"/>
              </w:rPr>
              <w:t xml:space="preserve">Devizele de cheltuieli 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AC7C1E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914A0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3,4</w:t>
            </w:r>
          </w:p>
        </w:tc>
        <w:tc>
          <w:tcPr>
            <w:tcW w:w="1437" w:type="dxa"/>
            <w:vAlign w:val="center"/>
          </w:tcPr>
          <w:p w:rsidR="000F6788" w:rsidRDefault="000F6788" w:rsidP="00C11AE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Default="000F6788" w:rsidP="00C11AE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C11AE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22528" w:rsidRDefault="000F6788" w:rsidP="00C11AE3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27077E">
            <w:pPr>
              <w:rPr>
                <w:b/>
                <w:bCs/>
                <w:sz w:val="24"/>
                <w:szCs w:val="24"/>
              </w:rPr>
            </w:pPr>
            <w:r w:rsidRPr="00224711">
              <w:rPr>
                <w:b/>
                <w:bCs/>
                <w:sz w:val="24"/>
                <w:szCs w:val="24"/>
              </w:rPr>
              <w:t>Dire</w:t>
            </w:r>
            <w:r>
              <w:rPr>
                <w:b/>
                <w:bCs/>
                <w:sz w:val="24"/>
                <w:szCs w:val="24"/>
              </w:rPr>
              <w:t>cţia educaţie, tineret şi sport</w:t>
            </w:r>
            <w:r w:rsidRPr="00224711">
              <w:rPr>
                <w:b/>
                <w:bCs/>
                <w:sz w:val="24"/>
                <w:szCs w:val="24"/>
              </w:rPr>
              <w:t xml:space="preserve"> sectorul </w:t>
            </w:r>
            <w:r>
              <w:rPr>
                <w:b/>
                <w:bCs/>
                <w:sz w:val="24"/>
                <w:szCs w:val="24"/>
                <w:lang w:eastAsia="en-US"/>
              </w:rPr>
              <w:t>Râşcani</w:t>
            </w:r>
          </w:p>
        </w:tc>
        <w:tc>
          <w:tcPr>
            <w:tcW w:w="1024" w:type="dxa"/>
            <w:vAlign w:val="center"/>
          </w:tcPr>
          <w:p w:rsidR="000F6788" w:rsidRPr="0019042B" w:rsidRDefault="000F6788" w:rsidP="007F10DE">
            <w:pPr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705,1</w:t>
            </w:r>
          </w:p>
        </w:tc>
        <w:tc>
          <w:tcPr>
            <w:tcW w:w="1437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22528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483A2F">
            <w:pPr>
              <w:ind w:right="3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1</w:t>
            </w:r>
          </w:p>
        </w:tc>
        <w:tc>
          <w:tcPr>
            <w:tcW w:w="2694" w:type="dxa"/>
            <w:vAlign w:val="center"/>
          </w:tcPr>
          <w:p w:rsidR="000F6788" w:rsidRPr="00873A6B" w:rsidRDefault="000F6788" w:rsidP="00C11AE3">
            <w:pPr>
              <w:ind w:right="-108"/>
              <w:rPr>
                <w:sz w:val="24"/>
                <w:szCs w:val="24"/>
              </w:rPr>
            </w:pPr>
            <w:r w:rsidRPr="00873A6B">
              <w:rPr>
                <w:sz w:val="24"/>
                <w:szCs w:val="24"/>
              </w:rPr>
              <w:t xml:space="preserve">Sc. </w:t>
            </w:r>
            <w:r>
              <w:rPr>
                <w:sz w:val="24"/>
                <w:szCs w:val="24"/>
              </w:rPr>
              <w:t>a</w:t>
            </w:r>
            <w:r w:rsidRPr="00873A6B">
              <w:rPr>
                <w:sz w:val="24"/>
                <w:szCs w:val="24"/>
              </w:rPr>
              <w:t xml:space="preserve">uxiliara internat </w:t>
            </w:r>
            <w:r>
              <w:rPr>
                <w:sz w:val="24"/>
                <w:szCs w:val="24"/>
              </w:rPr>
              <w:t>n</w:t>
            </w:r>
            <w:r w:rsidRPr="00873A6B">
              <w:rPr>
                <w:sz w:val="24"/>
                <w:szCs w:val="24"/>
              </w:rPr>
              <w:t>r. 6</w:t>
            </w:r>
            <w:r>
              <w:rPr>
                <w:sz w:val="24"/>
                <w:szCs w:val="24"/>
              </w:rPr>
              <w:t>,</w:t>
            </w:r>
            <w:r w:rsidRPr="00873A6B">
              <w:rPr>
                <w:sz w:val="24"/>
                <w:szCs w:val="24"/>
              </w:rPr>
              <w:t xml:space="preserve"> str. Gr. Ureche, 30</w:t>
            </w:r>
          </w:p>
        </w:tc>
        <w:tc>
          <w:tcPr>
            <w:tcW w:w="1024" w:type="dxa"/>
            <w:vAlign w:val="center"/>
          </w:tcPr>
          <w:p w:rsidR="000F6788" w:rsidRPr="00873A6B" w:rsidRDefault="000F6788" w:rsidP="00C11A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437" w:type="dxa"/>
            <w:vAlign w:val="center"/>
          </w:tcPr>
          <w:p w:rsidR="000F6788" w:rsidRPr="00873A6B" w:rsidRDefault="000F6788" w:rsidP="00C11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537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22528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Default="000F6788" w:rsidP="00483A2F">
            <w:pPr>
              <w:ind w:right="3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  <w:vAlign w:val="center"/>
          </w:tcPr>
          <w:p w:rsidR="000F6788" w:rsidRPr="00873A6B" w:rsidRDefault="000F6788" w:rsidP="00790730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CPPC  ,,Orfeu” str. A. Hijdeu, 4</w:t>
            </w:r>
          </w:p>
        </w:tc>
        <w:tc>
          <w:tcPr>
            <w:tcW w:w="1024" w:type="dxa"/>
            <w:vAlign w:val="center"/>
          </w:tcPr>
          <w:p w:rsidR="000F6788" w:rsidRDefault="000F6788" w:rsidP="00C11A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298,0</w:t>
            </w:r>
          </w:p>
        </w:tc>
        <w:tc>
          <w:tcPr>
            <w:tcW w:w="1437" w:type="dxa"/>
            <w:vAlign w:val="center"/>
          </w:tcPr>
          <w:p w:rsidR="000F6788" w:rsidRDefault="000F6788" w:rsidP="00C11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298,0</w:t>
            </w:r>
          </w:p>
        </w:tc>
        <w:tc>
          <w:tcPr>
            <w:tcW w:w="1440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C22528" w:rsidRDefault="000F6788" w:rsidP="007F10DE">
            <w:pPr>
              <w:jc w:val="center"/>
              <w:rPr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Pr="00413E6D" w:rsidRDefault="000F6788" w:rsidP="00CF2CCA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7F10D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698,0</w:t>
            </w:r>
          </w:p>
        </w:tc>
        <w:tc>
          <w:tcPr>
            <w:tcW w:w="1437" w:type="dxa"/>
            <w:vAlign w:val="center"/>
          </w:tcPr>
          <w:p w:rsidR="000F6788" w:rsidRPr="00483A2F" w:rsidRDefault="000F6788" w:rsidP="007F10D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698,0</w:t>
            </w:r>
          </w:p>
        </w:tc>
        <w:tc>
          <w:tcPr>
            <w:tcW w:w="1440" w:type="dxa"/>
            <w:vAlign w:val="center"/>
          </w:tcPr>
          <w:p w:rsidR="000F6788" w:rsidRPr="00305E71" w:rsidRDefault="000F6788" w:rsidP="007F10D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0F6788" w:rsidRPr="00305E71" w:rsidRDefault="000F6788" w:rsidP="007F10D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E71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0F6788" w:rsidRPr="00305E71" w:rsidRDefault="000F6788" w:rsidP="007F10DE">
            <w:pPr>
              <w:jc w:val="center"/>
              <w:rPr>
                <w:b/>
                <w:bCs/>
                <w:sz w:val="24"/>
                <w:szCs w:val="24"/>
              </w:rPr>
            </w:pPr>
            <w:r w:rsidRPr="00305E7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0F6788" w:rsidRPr="00AC7C1E" w:rsidRDefault="000F6788" w:rsidP="00FC2B8E">
            <w:pPr>
              <w:rPr>
                <w:b/>
                <w:bCs/>
                <w:sz w:val="24"/>
                <w:szCs w:val="24"/>
              </w:rPr>
            </w:pPr>
            <w:r w:rsidRPr="00AC7C1E">
              <w:rPr>
                <w:b/>
                <w:bCs/>
                <w:i/>
                <w:iCs/>
                <w:sz w:val="24"/>
                <w:szCs w:val="24"/>
              </w:rPr>
              <w:t xml:space="preserve">Devizele de cheltuieli 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AC7C1E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7F10DE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7,1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7F10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6788" w:rsidRPr="00413E6D" w:rsidTr="00055E2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</w:tcPr>
          <w:p w:rsidR="000F6788" w:rsidRPr="00413E6D" w:rsidRDefault="000F6788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0F6788" w:rsidRDefault="000F6788" w:rsidP="00655CF4">
            <w:pPr>
              <w:jc w:val="center"/>
              <w:rPr>
                <w:b/>
                <w:bCs/>
                <w:sz w:val="24"/>
                <w:szCs w:val="24"/>
              </w:rPr>
            </w:pPr>
            <w:r w:rsidRPr="00AC7C1E">
              <w:rPr>
                <w:b/>
                <w:bCs/>
                <w:sz w:val="24"/>
                <w:szCs w:val="24"/>
              </w:rPr>
              <w:t>Total general</w:t>
            </w:r>
          </w:p>
          <w:p w:rsidR="000F6788" w:rsidRDefault="000F6788" w:rsidP="00655CF4">
            <w:pPr>
              <w:jc w:val="center"/>
              <w:rPr>
                <w:b/>
                <w:bCs/>
                <w:sz w:val="24"/>
                <w:szCs w:val="24"/>
              </w:rPr>
            </w:pPr>
            <w:r w:rsidRPr="00AC7C1E">
              <w:rPr>
                <w:b/>
                <w:bCs/>
                <w:sz w:val="24"/>
                <w:szCs w:val="24"/>
              </w:rPr>
              <w:t>0921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0F6788" w:rsidRPr="00AC7C1E" w:rsidRDefault="000F6788" w:rsidP="00655C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024" w:type="dxa"/>
            <w:vAlign w:val="center"/>
          </w:tcPr>
          <w:p w:rsidR="000F6788" w:rsidRPr="00733733" w:rsidRDefault="000F6788" w:rsidP="0079073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5532,9</w:t>
            </w:r>
          </w:p>
        </w:tc>
        <w:tc>
          <w:tcPr>
            <w:tcW w:w="14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0F6788" w:rsidRPr="00413E6D" w:rsidRDefault="000F6788" w:rsidP="007F10D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0F6788" w:rsidRPr="00413E6D" w:rsidRDefault="000F6788" w:rsidP="007F10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F6788" w:rsidRDefault="000F6788" w:rsidP="0026126A">
      <w:pPr>
        <w:rPr>
          <w:lang w:val="en-US"/>
        </w:rPr>
      </w:pPr>
    </w:p>
    <w:p w:rsidR="000F6788" w:rsidRDefault="000F6788" w:rsidP="00C36817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0F6788" w:rsidRDefault="000F6788" w:rsidP="00C36817">
      <w:pPr>
        <w:jc w:val="right"/>
        <w:rPr>
          <w:lang w:val="en-US"/>
        </w:rPr>
      </w:pPr>
    </w:p>
    <w:p w:rsidR="000F6788" w:rsidRPr="00EB7006" w:rsidRDefault="000F6788" w:rsidP="00C36817">
      <w:pPr>
        <w:jc w:val="right"/>
        <w:rPr>
          <w:lang w:val="en-US"/>
        </w:rPr>
      </w:pPr>
      <w:r>
        <w:rPr>
          <w:lang w:val="en-US"/>
        </w:rPr>
        <w:t>Adrian TALMACI</w:t>
      </w:r>
    </w:p>
    <w:sectPr w:rsidR="000F6788" w:rsidRPr="00EB7006" w:rsidSect="0035397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788" w:rsidRDefault="000F6788" w:rsidP="005D057A">
      <w:r>
        <w:separator/>
      </w:r>
    </w:p>
  </w:endnote>
  <w:endnote w:type="continuationSeparator" w:id="0">
    <w:p w:rsidR="000F6788" w:rsidRDefault="000F6788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788" w:rsidRDefault="000F6788" w:rsidP="005D057A">
      <w:r>
        <w:separator/>
      </w:r>
    </w:p>
  </w:footnote>
  <w:footnote w:type="continuationSeparator" w:id="0">
    <w:p w:rsidR="000F6788" w:rsidRDefault="000F6788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B48BC"/>
    <w:multiLevelType w:val="hybridMultilevel"/>
    <w:tmpl w:val="2C52D0BC"/>
    <w:lvl w:ilvl="0" w:tplc="CB4E0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9754F"/>
    <w:multiLevelType w:val="hybridMultilevel"/>
    <w:tmpl w:val="F282FB2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>
    <w:nsid w:val="39187AF2"/>
    <w:multiLevelType w:val="hybridMultilevel"/>
    <w:tmpl w:val="985CA4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27183"/>
    <w:multiLevelType w:val="hybridMultilevel"/>
    <w:tmpl w:val="E32CCE3C"/>
    <w:lvl w:ilvl="0" w:tplc="4DF412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87DDA"/>
    <w:multiLevelType w:val="hybridMultilevel"/>
    <w:tmpl w:val="E29887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86F75"/>
    <w:multiLevelType w:val="hybridMultilevel"/>
    <w:tmpl w:val="650AB8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3B374B1"/>
    <w:multiLevelType w:val="hybridMultilevel"/>
    <w:tmpl w:val="DD8837E6"/>
    <w:lvl w:ilvl="0" w:tplc="E7BCB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C68BE"/>
    <w:multiLevelType w:val="hybridMultilevel"/>
    <w:tmpl w:val="37120B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12C79"/>
    <w:multiLevelType w:val="hybridMultilevel"/>
    <w:tmpl w:val="DD8837E6"/>
    <w:lvl w:ilvl="0" w:tplc="E7BCB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06"/>
    <w:rsid w:val="000019BB"/>
    <w:rsid w:val="00025319"/>
    <w:rsid w:val="000257BA"/>
    <w:rsid w:val="000335F2"/>
    <w:rsid w:val="00035C17"/>
    <w:rsid w:val="0004101E"/>
    <w:rsid w:val="00055E27"/>
    <w:rsid w:val="00072085"/>
    <w:rsid w:val="00081BB2"/>
    <w:rsid w:val="000928DF"/>
    <w:rsid w:val="0009335D"/>
    <w:rsid w:val="000957A3"/>
    <w:rsid w:val="000965F0"/>
    <w:rsid w:val="000B25AE"/>
    <w:rsid w:val="000C7055"/>
    <w:rsid w:val="000E318D"/>
    <w:rsid w:val="000E3F4B"/>
    <w:rsid w:val="000E4DBD"/>
    <w:rsid w:val="000E734D"/>
    <w:rsid w:val="000F6788"/>
    <w:rsid w:val="00107DC0"/>
    <w:rsid w:val="00110698"/>
    <w:rsid w:val="00126124"/>
    <w:rsid w:val="00127088"/>
    <w:rsid w:val="00130DB5"/>
    <w:rsid w:val="00131F91"/>
    <w:rsid w:val="0014023D"/>
    <w:rsid w:val="001414AF"/>
    <w:rsid w:val="00151A4A"/>
    <w:rsid w:val="001631D7"/>
    <w:rsid w:val="0016758C"/>
    <w:rsid w:val="00174E9D"/>
    <w:rsid w:val="0019042B"/>
    <w:rsid w:val="001A14DF"/>
    <w:rsid w:val="001A6DE1"/>
    <w:rsid w:val="001B151F"/>
    <w:rsid w:val="001C22FE"/>
    <w:rsid w:val="001C6D11"/>
    <w:rsid w:val="001D3A07"/>
    <w:rsid w:val="001D5784"/>
    <w:rsid w:val="001E7786"/>
    <w:rsid w:val="001F387E"/>
    <w:rsid w:val="002034BF"/>
    <w:rsid w:val="00211414"/>
    <w:rsid w:val="002118FB"/>
    <w:rsid w:val="0022200E"/>
    <w:rsid w:val="00224711"/>
    <w:rsid w:val="0022612F"/>
    <w:rsid w:val="0023360F"/>
    <w:rsid w:val="0024136C"/>
    <w:rsid w:val="002530B6"/>
    <w:rsid w:val="002552C5"/>
    <w:rsid w:val="0025762F"/>
    <w:rsid w:val="0026126A"/>
    <w:rsid w:val="00262AA0"/>
    <w:rsid w:val="0027077E"/>
    <w:rsid w:val="002806A6"/>
    <w:rsid w:val="00286C56"/>
    <w:rsid w:val="00290357"/>
    <w:rsid w:val="002916D7"/>
    <w:rsid w:val="002B5205"/>
    <w:rsid w:val="002C1E1A"/>
    <w:rsid w:val="002D018E"/>
    <w:rsid w:val="002D1B67"/>
    <w:rsid w:val="002F10B2"/>
    <w:rsid w:val="002F431F"/>
    <w:rsid w:val="0030093A"/>
    <w:rsid w:val="00303977"/>
    <w:rsid w:val="00303E4A"/>
    <w:rsid w:val="00305E71"/>
    <w:rsid w:val="00311D03"/>
    <w:rsid w:val="003355AD"/>
    <w:rsid w:val="00336DE7"/>
    <w:rsid w:val="003514A9"/>
    <w:rsid w:val="00352ADF"/>
    <w:rsid w:val="00353978"/>
    <w:rsid w:val="0035467D"/>
    <w:rsid w:val="003647BD"/>
    <w:rsid w:val="00376A01"/>
    <w:rsid w:val="00381F01"/>
    <w:rsid w:val="0038524A"/>
    <w:rsid w:val="00397B65"/>
    <w:rsid w:val="003A0983"/>
    <w:rsid w:val="003A68EE"/>
    <w:rsid w:val="003B21A4"/>
    <w:rsid w:val="003B48DB"/>
    <w:rsid w:val="003C11BF"/>
    <w:rsid w:val="003D0C20"/>
    <w:rsid w:val="003D6BA4"/>
    <w:rsid w:val="004022C4"/>
    <w:rsid w:val="00413E6D"/>
    <w:rsid w:val="00417DDF"/>
    <w:rsid w:val="00427047"/>
    <w:rsid w:val="00427A45"/>
    <w:rsid w:val="00440944"/>
    <w:rsid w:val="00464A4B"/>
    <w:rsid w:val="00483A2F"/>
    <w:rsid w:val="00483C33"/>
    <w:rsid w:val="00484593"/>
    <w:rsid w:val="00491908"/>
    <w:rsid w:val="004948D3"/>
    <w:rsid w:val="00496E94"/>
    <w:rsid w:val="004A11D3"/>
    <w:rsid w:val="004B2153"/>
    <w:rsid w:val="004C405F"/>
    <w:rsid w:val="004D03DE"/>
    <w:rsid w:val="004D0D74"/>
    <w:rsid w:val="00516523"/>
    <w:rsid w:val="005318AE"/>
    <w:rsid w:val="00556348"/>
    <w:rsid w:val="00561E0F"/>
    <w:rsid w:val="00580FD7"/>
    <w:rsid w:val="00585216"/>
    <w:rsid w:val="00592954"/>
    <w:rsid w:val="005B653C"/>
    <w:rsid w:val="005C4ABA"/>
    <w:rsid w:val="005D00DF"/>
    <w:rsid w:val="005D057A"/>
    <w:rsid w:val="005E7371"/>
    <w:rsid w:val="006052B3"/>
    <w:rsid w:val="0061029C"/>
    <w:rsid w:val="00611B16"/>
    <w:rsid w:val="00612A35"/>
    <w:rsid w:val="00621450"/>
    <w:rsid w:val="00627283"/>
    <w:rsid w:val="0063153D"/>
    <w:rsid w:val="00632CF6"/>
    <w:rsid w:val="00633EEE"/>
    <w:rsid w:val="00641F8B"/>
    <w:rsid w:val="00655CF4"/>
    <w:rsid w:val="00677D36"/>
    <w:rsid w:val="006805D8"/>
    <w:rsid w:val="00683FD7"/>
    <w:rsid w:val="00686F8A"/>
    <w:rsid w:val="006A0824"/>
    <w:rsid w:val="006B1561"/>
    <w:rsid w:val="006C3BCB"/>
    <w:rsid w:val="006E2C99"/>
    <w:rsid w:val="006E44F8"/>
    <w:rsid w:val="006F071A"/>
    <w:rsid w:val="006F0AF9"/>
    <w:rsid w:val="006F5052"/>
    <w:rsid w:val="006F5A41"/>
    <w:rsid w:val="00700F45"/>
    <w:rsid w:val="00715D25"/>
    <w:rsid w:val="00723D38"/>
    <w:rsid w:val="00733733"/>
    <w:rsid w:val="00736DF5"/>
    <w:rsid w:val="00741E45"/>
    <w:rsid w:val="00743F92"/>
    <w:rsid w:val="00745CF1"/>
    <w:rsid w:val="00756AA4"/>
    <w:rsid w:val="00762BCF"/>
    <w:rsid w:val="00771EE6"/>
    <w:rsid w:val="007723C0"/>
    <w:rsid w:val="007773CD"/>
    <w:rsid w:val="00782402"/>
    <w:rsid w:val="007826A7"/>
    <w:rsid w:val="00787AD3"/>
    <w:rsid w:val="00790730"/>
    <w:rsid w:val="007B7428"/>
    <w:rsid w:val="007C275C"/>
    <w:rsid w:val="007D0890"/>
    <w:rsid w:val="007E0F40"/>
    <w:rsid w:val="007F10DE"/>
    <w:rsid w:val="007F3395"/>
    <w:rsid w:val="007F4499"/>
    <w:rsid w:val="00810FBA"/>
    <w:rsid w:val="0081664D"/>
    <w:rsid w:val="008610A5"/>
    <w:rsid w:val="00861B15"/>
    <w:rsid w:val="00862805"/>
    <w:rsid w:val="00873834"/>
    <w:rsid w:val="00873A6B"/>
    <w:rsid w:val="008766B3"/>
    <w:rsid w:val="0087718B"/>
    <w:rsid w:val="0089098E"/>
    <w:rsid w:val="008B00E7"/>
    <w:rsid w:val="008B491C"/>
    <w:rsid w:val="008C252E"/>
    <w:rsid w:val="008C40EB"/>
    <w:rsid w:val="008D178F"/>
    <w:rsid w:val="008D5653"/>
    <w:rsid w:val="008E34DB"/>
    <w:rsid w:val="008E4913"/>
    <w:rsid w:val="008E7F83"/>
    <w:rsid w:val="008F3C2E"/>
    <w:rsid w:val="00904105"/>
    <w:rsid w:val="00905C12"/>
    <w:rsid w:val="00914696"/>
    <w:rsid w:val="00914A0E"/>
    <w:rsid w:val="00917BEB"/>
    <w:rsid w:val="00930974"/>
    <w:rsid w:val="009318F2"/>
    <w:rsid w:val="009329A4"/>
    <w:rsid w:val="00973109"/>
    <w:rsid w:val="00990B21"/>
    <w:rsid w:val="009A02EC"/>
    <w:rsid w:val="009A4A06"/>
    <w:rsid w:val="009A65AE"/>
    <w:rsid w:val="009C6662"/>
    <w:rsid w:val="009E26F5"/>
    <w:rsid w:val="009E3B6C"/>
    <w:rsid w:val="009F1D2E"/>
    <w:rsid w:val="00A02221"/>
    <w:rsid w:val="00A052D4"/>
    <w:rsid w:val="00A10455"/>
    <w:rsid w:val="00A174FE"/>
    <w:rsid w:val="00A21C32"/>
    <w:rsid w:val="00A23385"/>
    <w:rsid w:val="00A24F8D"/>
    <w:rsid w:val="00A2564D"/>
    <w:rsid w:val="00A352E5"/>
    <w:rsid w:val="00A36B97"/>
    <w:rsid w:val="00A40439"/>
    <w:rsid w:val="00A524F7"/>
    <w:rsid w:val="00A57216"/>
    <w:rsid w:val="00A57F44"/>
    <w:rsid w:val="00A806FC"/>
    <w:rsid w:val="00A80BF3"/>
    <w:rsid w:val="00A81682"/>
    <w:rsid w:val="00A86468"/>
    <w:rsid w:val="00A86FB4"/>
    <w:rsid w:val="00A90309"/>
    <w:rsid w:val="00A91E30"/>
    <w:rsid w:val="00A949C7"/>
    <w:rsid w:val="00AA58B2"/>
    <w:rsid w:val="00AC6415"/>
    <w:rsid w:val="00AC7C1E"/>
    <w:rsid w:val="00AD5C36"/>
    <w:rsid w:val="00AE2C04"/>
    <w:rsid w:val="00AF5A2B"/>
    <w:rsid w:val="00B00C50"/>
    <w:rsid w:val="00B15E85"/>
    <w:rsid w:val="00B22033"/>
    <w:rsid w:val="00B42DE5"/>
    <w:rsid w:val="00B62D3D"/>
    <w:rsid w:val="00B64316"/>
    <w:rsid w:val="00B92EED"/>
    <w:rsid w:val="00BA1FD2"/>
    <w:rsid w:val="00BB6847"/>
    <w:rsid w:val="00BD3F25"/>
    <w:rsid w:val="00BE1323"/>
    <w:rsid w:val="00BF461D"/>
    <w:rsid w:val="00C10491"/>
    <w:rsid w:val="00C11AE3"/>
    <w:rsid w:val="00C144DE"/>
    <w:rsid w:val="00C22528"/>
    <w:rsid w:val="00C24720"/>
    <w:rsid w:val="00C328A5"/>
    <w:rsid w:val="00C34C9B"/>
    <w:rsid w:val="00C36817"/>
    <w:rsid w:val="00C512DC"/>
    <w:rsid w:val="00C73F27"/>
    <w:rsid w:val="00C82017"/>
    <w:rsid w:val="00C84BB9"/>
    <w:rsid w:val="00C86A78"/>
    <w:rsid w:val="00C95749"/>
    <w:rsid w:val="00C96F04"/>
    <w:rsid w:val="00CA360D"/>
    <w:rsid w:val="00CA776F"/>
    <w:rsid w:val="00CC1DD4"/>
    <w:rsid w:val="00CC73B5"/>
    <w:rsid w:val="00CD711F"/>
    <w:rsid w:val="00CD7601"/>
    <w:rsid w:val="00CF2CCA"/>
    <w:rsid w:val="00CF5974"/>
    <w:rsid w:val="00CF7A41"/>
    <w:rsid w:val="00D1626B"/>
    <w:rsid w:val="00D17B23"/>
    <w:rsid w:val="00D30377"/>
    <w:rsid w:val="00D47A6C"/>
    <w:rsid w:val="00D611BD"/>
    <w:rsid w:val="00D61942"/>
    <w:rsid w:val="00D625E3"/>
    <w:rsid w:val="00D64B60"/>
    <w:rsid w:val="00D71CE1"/>
    <w:rsid w:val="00D77F35"/>
    <w:rsid w:val="00D92E4E"/>
    <w:rsid w:val="00D9411F"/>
    <w:rsid w:val="00DA0FDD"/>
    <w:rsid w:val="00DA2B52"/>
    <w:rsid w:val="00DB099A"/>
    <w:rsid w:val="00DB6D32"/>
    <w:rsid w:val="00DC7656"/>
    <w:rsid w:val="00DD4079"/>
    <w:rsid w:val="00DE0436"/>
    <w:rsid w:val="00DE7226"/>
    <w:rsid w:val="00E04937"/>
    <w:rsid w:val="00E17D24"/>
    <w:rsid w:val="00E27F2F"/>
    <w:rsid w:val="00E3442B"/>
    <w:rsid w:val="00E35D1E"/>
    <w:rsid w:val="00E46AE4"/>
    <w:rsid w:val="00E53B52"/>
    <w:rsid w:val="00E6204E"/>
    <w:rsid w:val="00E65857"/>
    <w:rsid w:val="00E70235"/>
    <w:rsid w:val="00E70656"/>
    <w:rsid w:val="00E828A1"/>
    <w:rsid w:val="00E94959"/>
    <w:rsid w:val="00EB1315"/>
    <w:rsid w:val="00EB2B2B"/>
    <w:rsid w:val="00EB3E5E"/>
    <w:rsid w:val="00EB7006"/>
    <w:rsid w:val="00EC021B"/>
    <w:rsid w:val="00EE0A0B"/>
    <w:rsid w:val="00EF08A6"/>
    <w:rsid w:val="00EF3A04"/>
    <w:rsid w:val="00F00E26"/>
    <w:rsid w:val="00F02FAB"/>
    <w:rsid w:val="00F04A33"/>
    <w:rsid w:val="00F06276"/>
    <w:rsid w:val="00F072B8"/>
    <w:rsid w:val="00F15372"/>
    <w:rsid w:val="00F23194"/>
    <w:rsid w:val="00F2572A"/>
    <w:rsid w:val="00F26C69"/>
    <w:rsid w:val="00F43DBB"/>
    <w:rsid w:val="00F56D2F"/>
    <w:rsid w:val="00F601E8"/>
    <w:rsid w:val="00F65C3A"/>
    <w:rsid w:val="00F67EF5"/>
    <w:rsid w:val="00F7206B"/>
    <w:rsid w:val="00F9105C"/>
    <w:rsid w:val="00F9611C"/>
    <w:rsid w:val="00FA2BCF"/>
    <w:rsid w:val="00FC2B8E"/>
    <w:rsid w:val="00FC3304"/>
    <w:rsid w:val="00FD4096"/>
    <w:rsid w:val="00FE0585"/>
    <w:rsid w:val="00FF3A25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06"/>
    <w:rPr>
      <w:rFonts w:ascii="Times New Roman" w:eastAsia="Times New Roman" w:hAnsi="Times New Roman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700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06FC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B7006"/>
    <w:rPr>
      <w:rFonts w:ascii="Times New Roman" w:hAnsi="Times New Roman" w:cs="Times New Roman"/>
      <w:b/>
      <w:bCs/>
      <w:sz w:val="20"/>
      <w:szCs w:val="20"/>
      <w:lang w:val="ro-RO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806FC"/>
    <w:rPr>
      <w:rFonts w:ascii="Cambria" w:hAnsi="Cambria" w:cs="Cambria"/>
      <w:b/>
      <w:bCs/>
      <w:sz w:val="26"/>
      <w:szCs w:val="2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styleId="Footer">
    <w:name w:val="footer"/>
    <w:basedOn w:val="Normal"/>
    <w:link w:val="Foot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customStyle="1" w:styleId="1">
    <w:name w:val="Абзац списка1"/>
    <w:basedOn w:val="Normal"/>
    <w:uiPriority w:val="99"/>
    <w:rsid w:val="00EF08A6"/>
    <w:pPr>
      <w:ind w:left="720"/>
    </w:pPr>
  </w:style>
  <w:style w:type="character" w:styleId="Hyperlink">
    <w:name w:val="Hyperlink"/>
    <w:basedOn w:val="DefaultParagraphFont"/>
    <w:uiPriority w:val="99"/>
    <w:semiHidden/>
    <w:rsid w:val="00A806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7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ma.md/topic/92159-gimnaziul-nr86-str-vasile-lupu14-ru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521</Words>
  <Characters>2970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ocalinina</dc:creator>
  <cp:keywords/>
  <dc:description/>
  <cp:lastModifiedBy>alefter</cp:lastModifiedBy>
  <cp:revision>7</cp:revision>
  <cp:lastPrinted>2017-12-15T06:32:00Z</cp:lastPrinted>
  <dcterms:created xsi:type="dcterms:W3CDTF">2017-12-12T07:58:00Z</dcterms:created>
  <dcterms:modified xsi:type="dcterms:W3CDTF">2017-12-15T06:32:00Z</dcterms:modified>
</cp:coreProperties>
</file>